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BA" w:rsidRPr="00B05F27" w:rsidRDefault="006B3EBA" w:rsidP="00B05F27">
      <w:pPr>
        <w:spacing w:line="220" w:lineRule="atLeast"/>
        <w:jc w:val="center"/>
        <w:rPr>
          <w:rFonts w:ascii="宋体" w:eastAsia="宋体" w:hAnsi="宋体"/>
          <w:b/>
          <w:bCs/>
          <w:sz w:val="30"/>
          <w:szCs w:val="30"/>
        </w:rPr>
      </w:pPr>
      <w:r w:rsidRPr="00B05F27">
        <w:rPr>
          <w:rFonts w:ascii="宋体" w:eastAsia="宋体" w:hAnsi="宋体" w:hint="eastAsia"/>
          <w:b/>
          <w:bCs/>
          <w:sz w:val="30"/>
          <w:szCs w:val="30"/>
        </w:rPr>
        <w:t>课题简介</w:t>
      </w:r>
    </w:p>
    <w:p w:rsidR="006B3EBA" w:rsidRPr="00B05F27" w:rsidRDefault="006B3EBA" w:rsidP="00B05F27">
      <w:pPr>
        <w:spacing w:line="220" w:lineRule="atLeast"/>
        <w:jc w:val="center"/>
        <w:rPr>
          <w:rFonts w:ascii="宋体" w:eastAsia="宋体" w:hAnsi="宋体"/>
          <w:b/>
          <w:bCs/>
          <w:sz w:val="28"/>
          <w:szCs w:val="28"/>
        </w:rPr>
      </w:pPr>
      <w:r w:rsidRPr="00B05F27">
        <w:rPr>
          <w:rFonts w:ascii="宋体" w:eastAsia="宋体" w:hAnsi="宋体" w:hint="eastAsia"/>
          <w:b/>
          <w:bCs/>
          <w:sz w:val="28"/>
          <w:szCs w:val="28"/>
        </w:rPr>
        <w:t>浅谈《沙滩船长》，最真实写照后透出的灵魂</w:t>
      </w:r>
    </w:p>
    <w:p w:rsidR="006B3EBA" w:rsidRPr="00B05F27" w:rsidRDefault="006B3EBA" w:rsidP="00B05F27">
      <w:pPr>
        <w:spacing w:line="220" w:lineRule="atLeast"/>
        <w:rPr>
          <w:rFonts w:ascii="宋体" w:eastAsia="宋体" w:hAnsi="宋体"/>
          <w:b/>
          <w:bCs/>
          <w:sz w:val="28"/>
          <w:szCs w:val="28"/>
        </w:rPr>
      </w:pPr>
      <w:r w:rsidRPr="00B05F27">
        <w:rPr>
          <w:rFonts w:ascii="宋体" w:eastAsia="宋体" w:hAnsi="宋体" w:hint="eastAsia"/>
          <w:b/>
          <w:bCs/>
          <w:sz w:val="28"/>
          <w:szCs w:val="28"/>
        </w:rPr>
        <w:t>院系：外国语学院葡萄牙语系</w:t>
      </w:r>
      <w:r w:rsidRPr="00B05F27">
        <w:rPr>
          <w:rFonts w:ascii="宋体" w:eastAsia="宋体" w:hAnsi="宋体"/>
          <w:b/>
          <w:bCs/>
          <w:sz w:val="28"/>
          <w:szCs w:val="28"/>
        </w:rPr>
        <w:t xml:space="preserve">           </w:t>
      </w:r>
      <w:r w:rsidRPr="00B05F27">
        <w:rPr>
          <w:rFonts w:ascii="宋体" w:eastAsia="宋体" w:hAnsi="宋体" w:hint="eastAsia"/>
          <w:b/>
          <w:bCs/>
          <w:sz w:val="28"/>
          <w:szCs w:val="28"/>
        </w:rPr>
        <w:t>论文方向：文学</w:t>
      </w:r>
    </w:p>
    <w:p w:rsidR="006B3EBA" w:rsidRPr="00B05F27" w:rsidRDefault="006B3EBA" w:rsidP="00B05F27">
      <w:pPr>
        <w:spacing w:line="220" w:lineRule="atLeast"/>
        <w:rPr>
          <w:rFonts w:ascii="宋体" w:eastAsia="宋体" w:hAnsi="宋体"/>
          <w:b/>
          <w:bCs/>
          <w:sz w:val="28"/>
          <w:szCs w:val="28"/>
        </w:rPr>
      </w:pPr>
      <w:r w:rsidRPr="00B05F27">
        <w:rPr>
          <w:rFonts w:ascii="宋体" w:eastAsia="宋体" w:hAnsi="宋体" w:hint="eastAsia"/>
          <w:b/>
          <w:bCs/>
          <w:sz w:val="28"/>
          <w:szCs w:val="28"/>
        </w:rPr>
        <w:t>姓名：王森</w:t>
      </w:r>
      <w:r w:rsidRPr="00B05F27">
        <w:rPr>
          <w:rFonts w:ascii="宋体" w:eastAsia="宋体" w:hAnsi="宋体"/>
          <w:b/>
          <w:bCs/>
          <w:sz w:val="28"/>
          <w:szCs w:val="28"/>
        </w:rPr>
        <w:t xml:space="preserve">      </w:t>
      </w:r>
      <w:r w:rsidRPr="00B05F27">
        <w:rPr>
          <w:rFonts w:ascii="宋体" w:eastAsia="宋体" w:hAnsi="宋体" w:hint="eastAsia"/>
          <w:b/>
          <w:bCs/>
          <w:sz w:val="28"/>
          <w:szCs w:val="28"/>
        </w:rPr>
        <w:t>学号：</w:t>
      </w:r>
      <w:r w:rsidRPr="00B05F27">
        <w:rPr>
          <w:rFonts w:ascii="宋体" w:eastAsia="宋体" w:hAnsi="宋体"/>
          <w:b/>
          <w:bCs/>
          <w:sz w:val="28"/>
          <w:szCs w:val="28"/>
        </w:rPr>
        <w:t xml:space="preserve">201207210      </w:t>
      </w:r>
      <w:r w:rsidRPr="00B05F27">
        <w:rPr>
          <w:rFonts w:ascii="宋体" w:eastAsia="宋体" w:hAnsi="宋体" w:hint="eastAsia"/>
          <w:b/>
          <w:bCs/>
          <w:sz w:val="28"/>
          <w:szCs w:val="28"/>
        </w:rPr>
        <w:t>指导老师：范跃芬</w:t>
      </w:r>
      <w:r w:rsidRPr="00B05F27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B05F27">
        <w:rPr>
          <w:rFonts w:ascii="宋体" w:eastAsia="宋体" w:hAnsi="宋体" w:hint="eastAsia"/>
          <w:b/>
          <w:bCs/>
          <w:sz w:val="28"/>
          <w:szCs w:val="28"/>
        </w:rPr>
        <w:t>罗莎</w:t>
      </w:r>
    </w:p>
    <w:p w:rsidR="006B3EBA" w:rsidRDefault="006B3EBA" w:rsidP="00FE050C">
      <w:pPr>
        <w:spacing w:line="220" w:lineRule="atLeast"/>
        <w:ind w:firstLineChars="100" w:firstLine="31680"/>
        <w:rPr>
          <w:rFonts w:ascii="宋体" w:eastAsia="宋体" w:hAnsi="宋体" w:cs="Helvetica"/>
          <w:color w:val="111111"/>
          <w:sz w:val="24"/>
          <w:szCs w:val="18"/>
        </w:rPr>
      </w:pPr>
    </w:p>
    <w:p w:rsidR="006B3EBA" w:rsidRDefault="006B3EBA" w:rsidP="00045778">
      <w:pPr>
        <w:spacing w:line="360" w:lineRule="auto"/>
        <w:ind w:firstLineChars="200" w:firstLine="31680"/>
        <w:jc w:val="both"/>
        <w:rPr>
          <w:rFonts w:ascii="宋体" w:eastAsia="宋体" w:hAnsi="宋体" w:cs="Helvetica"/>
          <w:color w:val="111111"/>
          <w:sz w:val="24"/>
          <w:szCs w:val="18"/>
        </w:rPr>
      </w:pPr>
      <w:r w:rsidRPr="00B05F27">
        <w:rPr>
          <w:rFonts w:ascii="宋体" w:eastAsia="宋体" w:hAnsi="宋体" w:cs="Helvetica" w:hint="eastAsia"/>
          <w:color w:val="111111"/>
          <w:sz w:val="24"/>
          <w:szCs w:val="18"/>
        </w:rPr>
        <w:t>初读《沙滩船长》，最深的感触是七十多年前亚马多笔下的巴伊亚“少年犯罪团伙”，即便在今天也如此的形象。这样的社会现实在巴西的老城随处可见，萨尔瓦多、里约、圣保罗……而亚马多笔下的少年们，重新让人认识了街头混混的本性，从另一个角度来窥探体验他们的生活，让你对他们心生怜悯、不再憎恶，而是对这个社会有了重新的思考。“衣衫褴褛且脏乱不堪，饥肠辘辘又好斗成性，嘴里飚着脏话的同时吸着香烟头，他们才是城市事实上的主人。</w:t>
      </w:r>
    </w:p>
    <w:p w:rsidR="006B3EBA" w:rsidRPr="00045778" w:rsidRDefault="006B3EBA" w:rsidP="00045778">
      <w:pPr>
        <w:spacing w:line="360" w:lineRule="auto"/>
        <w:ind w:firstLineChars="200" w:firstLine="31680"/>
        <w:jc w:val="both"/>
        <w:rPr>
          <w:rFonts w:ascii="宋体" w:eastAsia="宋体" w:hAnsi="宋体" w:cs="Helvetica"/>
          <w:color w:val="111111"/>
          <w:sz w:val="24"/>
          <w:szCs w:val="18"/>
        </w:rPr>
      </w:pPr>
      <w:r w:rsidRPr="00B05F27">
        <w:rPr>
          <w:rFonts w:ascii="宋体" w:eastAsia="宋体" w:hAnsi="宋体" w:cs="Helvetica" w:hint="eastAsia"/>
          <w:color w:val="111111"/>
          <w:sz w:val="24"/>
          <w:szCs w:val="18"/>
        </w:rPr>
        <w:t>通过《沙滩船长》了解巴西贫民窟的真实情况，从最真实的贫苦人民中了解巴西，了解巴西的内在，了解巴西深层次。</w:t>
      </w:r>
    </w:p>
    <w:sectPr w:rsidR="006B3EBA" w:rsidRPr="0004577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EBA" w:rsidRDefault="006B3EBA" w:rsidP="00A7741C">
      <w:pPr>
        <w:spacing w:after="0"/>
      </w:pPr>
      <w:r>
        <w:separator/>
      </w:r>
    </w:p>
  </w:endnote>
  <w:endnote w:type="continuationSeparator" w:id="0">
    <w:p w:rsidR="006B3EBA" w:rsidRDefault="006B3EBA" w:rsidP="00A774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EBA" w:rsidRDefault="006B3EBA" w:rsidP="00A7741C">
      <w:pPr>
        <w:spacing w:after="0"/>
      </w:pPr>
      <w:r>
        <w:separator/>
      </w:r>
    </w:p>
  </w:footnote>
  <w:footnote w:type="continuationSeparator" w:id="0">
    <w:p w:rsidR="006B3EBA" w:rsidRDefault="006B3EBA" w:rsidP="00A7741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45778"/>
    <w:rsid w:val="00323B43"/>
    <w:rsid w:val="003A7B06"/>
    <w:rsid w:val="003D37D8"/>
    <w:rsid w:val="00426133"/>
    <w:rsid w:val="004358AB"/>
    <w:rsid w:val="00497FAB"/>
    <w:rsid w:val="0059605C"/>
    <w:rsid w:val="006B3EBA"/>
    <w:rsid w:val="00755A6C"/>
    <w:rsid w:val="007758F5"/>
    <w:rsid w:val="008B7726"/>
    <w:rsid w:val="009477E2"/>
    <w:rsid w:val="009A3CE5"/>
    <w:rsid w:val="00A7741C"/>
    <w:rsid w:val="00AB2D33"/>
    <w:rsid w:val="00AD3C59"/>
    <w:rsid w:val="00B05F27"/>
    <w:rsid w:val="00B13C9F"/>
    <w:rsid w:val="00D31D50"/>
    <w:rsid w:val="00DA1191"/>
    <w:rsid w:val="00EC062E"/>
    <w:rsid w:val="00EC60E0"/>
    <w:rsid w:val="00FE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774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741C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7741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7741C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53</Words>
  <Characters>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2008-09-11T17:20:00Z</dcterms:created>
  <dcterms:modified xsi:type="dcterms:W3CDTF">2016-01-13T08:34:00Z</dcterms:modified>
</cp:coreProperties>
</file>